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4BB3" w:rsidRDefault="00DF4BB3" w:rsidP="00DF4BB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James ROBERD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fl.1419)</w:t>
      </w:r>
    </w:p>
    <w:p w:rsidR="00DF4BB3" w:rsidRDefault="00DF4BB3" w:rsidP="00DF4BB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F4BB3" w:rsidRDefault="00DF4BB3" w:rsidP="00DF4BB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F4BB3" w:rsidRDefault="00DF4BB3" w:rsidP="00DF4BB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 Apr.1419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Hingham,</w:t>
      </w:r>
    </w:p>
    <w:p w:rsidR="00DF4BB3" w:rsidRDefault="00DF4BB3" w:rsidP="00DF4BB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Norfolk, into lands held by the late Sir Thomas Morley(q.v.).</w:t>
      </w:r>
    </w:p>
    <w:p w:rsidR="00DF4BB3" w:rsidRDefault="00DF4BB3" w:rsidP="00DF4BB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F61A90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21-44)</w:t>
      </w:r>
    </w:p>
    <w:p w:rsidR="00DF4BB3" w:rsidRDefault="00DF4BB3" w:rsidP="00DF4BB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F4BB3" w:rsidRDefault="00DF4BB3" w:rsidP="00DF4BB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DF4BB3" w:rsidRDefault="00DF4BB3" w:rsidP="00DF4BB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October 2015</w:t>
      </w:r>
      <w:bookmarkStart w:id="0" w:name="_GoBack"/>
      <w:bookmarkEnd w:id="0"/>
    </w:p>
    <w:sectPr w:rsidR="00DD5B8A" w:rsidRPr="00DF4BB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F4BB3" w:rsidRDefault="00DF4BB3" w:rsidP="00564E3C">
      <w:pPr>
        <w:spacing w:after="0" w:line="240" w:lineRule="auto"/>
      </w:pPr>
      <w:r>
        <w:separator/>
      </w:r>
    </w:p>
  </w:endnote>
  <w:endnote w:type="continuationSeparator" w:id="0">
    <w:p w:rsidR="00DF4BB3" w:rsidRDefault="00DF4BB3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DF4BB3">
      <w:rPr>
        <w:rFonts w:ascii="Times New Roman" w:hAnsi="Times New Roman" w:cs="Times New Roman"/>
        <w:noProof/>
        <w:sz w:val="24"/>
        <w:szCs w:val="24"/>
      </w:rPr>
      <w:t>14 October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F4BB3" w:rsidRDefault="00DF4BB3" w:rsidP="00564E3C">
      <w:pPr>
        <w:spacing w:after="0" w:line="240" w:lineRule="auto"/>
      </w:pPr>
      <w:r>
        <w:separator/>
      </w:r>
    </w:p>
  </w:footnote>
  <w:footnote w:type="continuationSeparator" w:id="0">
    <w:p w:rsidR="00DF4BB3" w:rsidRDefault="00DF4BB3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4BB3"/>
    <w:rsid w:val="00372DC6"/>
    <w:rsid w:val="00564E3C"/>
    <w:rsid w:val="0064591D"/>
    <w:rsid w:val="00DD5B8A"/>
    <w:rsid w:val="00DF4BB3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DEE566"/>
  <w15:chartTrackingRefBased/>
  <w15:docId w15:val="{506F437F-DDFC-4563-9D24-F11BCF1737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DF4BB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44</Words>
  <Characters>254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2015-10-14T19:50:00Z</dcterms:created>
  <dcterms:modified xsi:type="dcterms:W3CDTF">2015-10-14T19:50:00Z</dcterms:modified>
</cp:coreProperties>
</file>